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7A58511B" w:rsidR="00A25D7C" w:rsidRPr="006C3FAC" w:rsidRDefault="00A25D7C" w:rsidP="006C3FAC">
      <w:pPr>
        <w:pStyle w:val="Nagwek2"/>
        <w:spacing w:line="36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6C3FAC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2F5CF5" w:rsidRPr="006C3FAC">
        <w:rPr>
          <w:rFonts w:ascii="Arial" w:hAnsi="Arial" w:cs="Arial"/>
          <w:b/>
          <w:bCs/>
          <w:color w:val="auto"/>
          <w:sz w:val="20"/>
          <w:szCs w:val="20"/>
        </w:rPr>
        <w:t>ałącznik nr 2 do Zapytania ofertowego</w:t>
      </w:r>
      <w:bookmarkEnd w:id="0"/>
    </w:p>
    <w:p w14:paraId="7A5A3EC0" w14:textId="77777777" w:rsidR="00A25D7C" w:rsidRPr="00E12B8E" w:rsidRDefault="00A25D7C" w:rsidP="00916BF5">
      <w:pPr>
        <w:spacing w:line="360" w:lineRule="auto"/>
        <w:jc w:val="right"/>
        <w:rPr>
          <w:rFonts w:cs="Arial"/>
          <w:b/>
          <w:sz w:val="18"/>
        </w:rPr>
      </w:pPr>
    </w:p>
    <w:p w14:paraId="1D093ABD" w14:textId="77777777" w:rsidR="00A25D7C" w:rsidRPr="003E13D1" w:rsidRDefault="00A25D7C" w:rsidP="00916BF5">
      <w:pPr>
        <w:spacing w:line="360" w:lineRule="auto"/>
        <w:jc w:val="center"/>
        <w:rPr>
          <w:rFonts w:cs="Arial"/>
          <w:b/>
          <w:sz w:val="20"/>
          <w:szCs w:val="22"/>
        </w:rPr>
      </w:pPr>
      <w:r w:rsidRPr="003E13D1">
        <w:rPr>
          <w:rFonts w:cs="Arial"/>
          <w:b/>
          <w:sz w:val="20"/>
          <w:szCs w:val="22"/>
        </w:rPr>
        <w:t>OŚWIADCZENIE</w:t>
      </w:r>
    </w:p>
    <w:p w14:paraId="44E4653A" w14:textId="694C5F56" w:rsidR="003E13D1" w:rsidRDefault="00A25D7C" w:rsidP="003E13D1">
      <w:pPr>
        <w:spacing w:line="360" w:lineRule="auto"/>
        <w:jc w:val="center"/>
        <w:rPr>
          <w:rFonts w:cs="Arial"/>
          <w:b/>
          <w:sz w:val="20"/>
          <w:szCs w:val="22"/>
        </w:rPr>
      </w:pPr>
      <w:r w:rsidRPr="003E13D1">
        <w:rPr>
          <w:rFonts w:cs="Arial"/>
          <w:b/>
          <w:sz w:val="20"/>
          <w:szCs w:val="22"/>
        </w:rPr>
        <w:t>OFERENTA BIORĄCEGO UDZIAŁ W POSTĘPOWANIU ZAKUPOWYM</w:t>
      </w:r>
      <w:r w:rsidR="006C3FAC" w:rsidRPr="003E13D1">
        <w:rPr>
          <w:rFonts w:cs="Arial"/>
          <w:b/>
          <w:sz w:val="20"/>
          <w:szCs w:val="22"/>
        </w:rPr>
        <w:t xml:space="preserve"> </w:t>
      </w:r>
    </w:p>
    <w:p w14:paraId="00E43221" w14:textId="77777777" w:rsidR="003E13D1" w:rsidRPr="003E13D1" w:rsidRDefault="003E13D1" w:rsidP="003E13D1">
      <w:pPr>
        <w:spacing w:line="360" w:lineRule="auto"/>
        <w:jc w:val="center"/>
        <w:rPr>
          <w:rFonts w:cs="Arial"/>
          <w:b/>
          <w:sz w:val="20"/>
          <w:szCs w:val="22"/>
        </w:rPr>
      </w:pPr>
    </w:p>
    <w:p w14:paraId="3E0AC9FB" w14:textId="73349FD3" w:rsidR="003E13D1" w:rsidRPr="00A12404" w:rsidRDefault="003E13D1" w:rsidP="003E13D1">
      <w:pPr>
        <w:spacing w:line="360" w:lineRule="auto"/>
        <w:jc w:val="center"/>
        <w:rPr>
          <w:rStyle w:val="FontStyle42"/>
          <w:rFonts w:ascii="Arial" w:eastAsia="Times New Roman" w:cs="Arial"/>
          <w:b/>
          <w:szCs w:val="22"/>
        </w:rPr>
      </w:pPr>
      <w:r w:rsidRPr="00A12404">
        <w:rPr>
          <w:rStyle w:val="FontStyle42"/>
          <w:rFonts w:ascii="Arial" w:cs="Arial"/>
          <w:b/>
          <w:sz w:val="22"/>
          <w:szCs w:val="22"/>
          <w:lang w:eastAsia="en-US"/>
        </w:rPr>
        <w:t>Dostawa pojazdów samochodowych dla Polskiej Spółki Gazownictwa sp. z o.o.</w:t>
      </w:r>
    </w:p>
    <w:p w14:paraId="3A4C11AC" w14:textId="77777777" w:rsidR="003E13D1" w:rsidRDefault="003E13D1" w:rsidP="003E13D1">
      <w:pPr>
        <w:spacing w:line="360" w:lineRule="auto"/>
        <w:rPr>
          <w:rFonts w:cs="Arial"/>
          <w:b/>
          <w:sz w:val="20"/>
          <w:szCs w:val="22"/>
          <w:highlight w:val="lightGray"/>
        </w:rPr>
      </w:pPr>
    </w:p>
    <w:p w14:paraId="4386C1B9" w14:textId="77777777" w:rsidR="003E13D1" w:rsidRDefault="003E13D1" w:rsidP="003E13D1">
      <w:pPr>
        <w:spacing w:line="360" w:lineRule="auto"/>
        <w:jc w:val="center"/>
        <w:rPr>
          <w:rFonts w:cs="Arial"/>
          <w:b/>
          <w:sz w:val="20"/>
          <w:szCs w:val="22"/>
          <w:u w:val="single"/>
        </w:rPr>
      </w:pPr>
    </w:p>
    <w:p w14:paraId="733B3962" w14:textId="0C508AA1" w:rsidR="00A25D7C" w:rsidRPr="003E13D1" w:rsidRDefault="006C3FAC" w:rsidP="003E13D1">
      <w:pPr>
        <w:spacing w:line="360" w:lineRule="auto"/>
        <w:jc w:val="center"/>
        <w:rPr>
          <w:rFonts w:cs="Arial"/>
          <w:b/>
          <w:sz w:val="20"/>
          <w:szCs w:val="22"/>
          <w:u w:val="single"/>
        </w:rPr>
      </w:pPr>
      <w:r w:rsidRPr="003E13D1">
        <w:rPr>
          <w:rFonts w:cs="Arial"/>
          <w:b/>
          <w:sz w:val="20"/>
          <w:szCs w:val="22"/>
          <w:u w:val="single"/>
        </w:rPr>
        <w:t>CZĘŚĆ FORMALNA</w:t>
      </w:r>
    </w:p>
    <w:p w14:paraId="335C1ADA" w14:textId="77777777" w:rsidR="002B322A" w:rsidRPr="00E12B8E" w:rsidRDefault="002B322A" w:rsidP="003E13D1">
      <w:pPr>
        <w:rPr>
          <w:rFonts w:cs="Arial"/>
          <w:b/>
          <w:sz w:val="18"/>
        </w:rPr>
      </w:pPr>
    </w:p>
    <w:p w14:paraId="6F7EE87F" w14:textId="77777777" w:rsidR="002B322A" w:rsidRPr="00E12B8E" w:rsidRDefault="002B322A" w:rsidP="002B322A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2AA3F07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840E928" w14:textId="77777777" w:rsidR="002B322A" w:rsidRPr="00E12B8E" w:rsidRDefault="002B322A" w:rsidP="002B322A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D3D4F84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74204654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1536FA61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79302A6F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47D8E44D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66BB411A" w14:textId="77777777" w:rsidR="002B322A" w:rsidRDefault="002B322A" w:rsidP="002B322A">
      <w:pPr>
        <w:jc w:val="center"/>
        <w:rPr>
          <w:rFonts w:cs="Arial"/>
          <w:i/>
          <w:sz w:val="18"/>
        </w:rPr>
      </w:pPr>
    </w:p>
    <w:p w14:paraId="38BD6833" w14:textId="77777777" w:rsidR="002B322A" w:rsidRDefault="002B322A" w:rsidP="002B322A">
      <w:pPr>
        <w:jc w:val="center"/>
        <w:rPr>
          <w:rFonts w:cs="Arial"/>
          <w:i/>
          <w:sz w:val="18"/>
        </w:rPr>
      </w:pPr>
    </w:p>
    <w:p w14:paraId="555339A1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74D6ABCE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</w:p>
    <w:p w14:paraId="6A89E143" w14:textId="77777777" w:rsidR="002B322A" w:rsidRPr="00E12B8E" w:rsidRDefault="002B322A" w:rsidP="002B322A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4693C90A" w14:textId="77777777" w:rsidR="002B322A" w:rsidRDefault="002B322A" w:rsidP="002B322A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2E946E95" w14:textId="77777777" w:rsidR="002B322A" w:rsidRPr="005F0882" w:rsidRDefault="002B322A" w:rsidP="002B322A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0F631DD4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687BFD5E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77B3F78E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4E2CFED1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2F38780F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2462B303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F0882">
        <w:rPr>
          <w:rFonts w:cs="Arial"/>
          <w:bCs/>
          <w:i/>
          <w:color w:val="000000"/>
          <w:sz w:val="16"/>
        </w:rPr>
        <w:t>umer REGON: _________________</w:t>
      </w:r>
    </w:p>
    <w:p w14:paraId="797A5294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64BEE575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F0882">
        <w:rPr>
          <w:rFonts w:cs="Arial"/>
          <w:bCs/>
          <w:i/>
          <w:color w:val="000000"/>
          <w:sz w:val="16"/>
        </w:rPr>
        <w:t>umer NIP: _________________</w:t>
      </w:r>
    </w:p>
    <w:p w14:paraId="0A75B6B6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250C870A" w14:textId="77777777" w:rsidR="002B322A" w:rsidRPr="005F0882" w:rsidRDefault="002B322A" w:rsidP="00B02945">
      <w:pPr>
        <w:rPr>
          <w:rFonts w:cs="Arial"/>
          <w:bCs/>
          <w:i/>
          <w:color w:val="000000"/>
          <w:sz w:val="16"/>
        </w:rPr>
      </w:pPr>
    </w:p>
    <w:p w14:paraId="6CA55CD4" w14:textId="77777777" w:rsidR="002B322A" w:rsidRPr="00E12B8E" w:rsidRDefault="002B322A" w:rsidP="002B322A">
      <w:pPr>
        <w:ind w:left="1440"/>
        <w:jc w:val="both"/>
        <w:rPr>
          <w:rFonts w:eastAsia="Calibri" w:cs="Arial"/>
          <w:sz w:val="18"/>
        </w:rPr>
      </w:pPr>
    </w:p>
    <w:p w14:paraId="1EE72BD3" w14:textId="77777777" w:rsidR="002B322A" w:rsidRPr="00C90D3B" w:rsidRDefault="002B322A" w:rsidP="002B322A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25890C67" w14:textId="77777777" w:rsidR="002B322A" w:rsidRPr="00C90D3B" w:rsidRDefault="002B322A" w:rsidP="002B322A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15ADA197" w14:textId="77777777" w:rsidR="002B322A" w:rsidRDefault="002B322A" w:rsidP="002B322A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411CCCFC" w14:textId="77777777" w:rsidR="002B322A" w:rsidRDefault="002B322A" w:rsidP="002B322A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08F0C30E" w14:textId="77777777" w:rsidR="002B322A" w:rsidRDefault="002B322A" w:rsidP="002B322A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777ABF5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5F0882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650C8E7F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2DC39CB1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5F0882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05BFBAB3" w14:textId="77777777" w:rsidR="002B322A" w:rsidRPr="00C81E07" w:rsidRDefault="002B322A" w:rsidP="002B322A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276A2B63" w14:textId="77777777" w:rsidR="002B322A" w:rsidRPr="00C81E07" w:rsidRDefault="002B322A" w:rsidP="002B322A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2F0F3DF2" w14:textId="77777777" w:rsidR="002B322A" w:rsidRPr="005F0882" w:rsidRDefault="002B322A" w:rsidP="002B322A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76C8439A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BD67137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5F0882">
        <w:rPr>
          <w:rFonts w:cs="Arial"/>
          <w:i/>
          <w:sz w:val="16"/>
          <w:highlight w:val="lightGray"/>
        </w:rPr>
        <w:t>umer REGON: _________________</w:t>
      </w:r>
    </w:p>
    <w:p w14:paraId="6CC23800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1EB3CED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5F0882">
        <w:rPr>
          <w:rFonts w:cs="Arial"/>
          <w:i/>
          <w:sz w:val="16"/>
          <w:highlight w:val="lightGray"/>
        </w:rPr>
        <w:t>umer NIP: _________________</w:t>
      </w:r>
    </w:p>
    <w:p w14:paraId="688D43B6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6891BBC" w14:textId="77777777" w:rsidR="002B322A" w:rsidRPr="00E12B8E" w:rsidRDefault="002B322A" w:rsidP="002B322A">
      <w:pPr>
        <w:jc w:val="center"/>
        <w:rPr>
          <w:rFonts w:cs="Arial"/>
          <w:i/>
          <w:sz w:val="16"/>
        </w:rPr>
      </w:pPr>
    </w:p>
    <w:p w14:paraId="04F9F835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4B3B4F1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D31310D" w14:textId="77777777" w:rsidR="002B322A" w:rsidRPr="002B1E4B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333C611" w14:textId="77777777" w:rsidR="002B322A" w:rsidRPr="00843FFF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</w:t>
      </w:r>
      <w:r w:rsidRPr="00843FFF">
        <w:rPr>
          <w:rFonts w:eastAsia="Calibri" w:cs="Arial"/>
          <w:sz w:val="18"/>
        </w:rPr>
        <w:lastRenderedPageBreak/>
        <w:t xml:space="preserve">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4426E3D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8C01DD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7D303DBE" w14:textId="77777777" w:rsidR="002B322A" w:rsidRPr="007E74C8" w:rsidRDefault="007E74C8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  <w:highlight w:val="lightGray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Tak,</w:t>
      </w:r>
    </w:p>
    <w:p w14:paraId="3EBDA6A6" w14:textId="77777777" w:rsidR="002B322A" w:rsidRDefault="007E74C8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Nie</w:t>
      </w:r>
      <w:r w:rsidR="002B322A">
        <w:rPr>
          <w:rFonts w:eastAsia="Calibri" w:cs="Arial"/>
          <w:sz w:val="18"/>
        </w:rPr>
        <w:t>,</w:t>
      </w:r>
    </w:p>
    <w:p w14:paraId="0CAEF544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2F03E5B4" w14:textId="77777777" w:rsidR="002B322A" w:rsidRPr="007E74C8" w:rsidRDefault="007E74C8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  <w:highlight w:val="lightGray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Tak,</w:t>
      </w:r>
    </w:p>
    <w:p w14:paraId="4390067A" w14:textId="77777777" w:rsidR="002B322A" w:rsidRDefault="007E74C8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Nie,</w:t>
      </w:r>
    </w:p>
    <w:bookmarkEnd w:id="1"/>
    <w:p w14:paraId="704CD6EA" w14:textId="590A0DA9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/>
          <w:iCs/>
          <w:sz w:val="18"/>
          <w:highlight w:val="lightGray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2B322A">
        <w:rPr>
          <w:rFonts w:cs="Arial"/>
          <w:b/>
          <w:sz w:val="18"/>
          <w:highlight w:val="lightGray"/>
        </w:rPr>
        <w:t>………..dni</w:t>
      </w:r>
      <w:r>
        <w:rPr>
          <w:rFonts w:cs="Arial"/>
          <w:b/>
          <w:sz w:val="18"/>
        </w:rPr>
        <w:t xml:space="preserve"> (</w:t>
      </w:r>
      <w:r w:rsidRPr="002B322A">
        <w:rPr>
          <w:rFonts w:cs="Arial"/>
          <w:b/>
          <w:sz w:val="18"/>
        </w:rPr>
        <w:t xml:space="preserve">minimum </w:t>
      </w:r>
      <w:r w:rsidR="008123CC">
        <w:rPr>
          <w:rFonts w:cs="Arial"/>
          <w:b/>
          <w:sz w:val="18"/>
        </w:rPr>
        <w:t>9</w:t>
      </w:r>
      <w:r w:rsidRPr="002B322A">
        <w:rPr>
          <w:rFonts w:cs="Arial"/>
          <w:b/>
          <w:sz w:val="18"/>
        </w:rPr>
        <w:t>0 dni)</w:t>
      </w:r>
      <w:r w:rsidRPr="002B322A">
        <w:rPr>
          <w:rFonts w:cs="Arial"/>
          <w:sz w:val="18"/>
        </w:rPr>
        <w:t xml:space="preserve"> </w:t>
      </w:r>
      <w:r w:rsidRPr="00E12B8E">
        <w:rPr>
          <w:rFonts w:cs="Arial"/>
          <w:sz w:val="18"/>
        </w:rPr>
        <w:t>od daty jej złożenia</w:t>
      </w:r>
      <w:r>
        <w:rPr>
          <w:rFonts w:cs="Arial"/>
          <w:sz w:val="18"/>
        </w:rPr>
        <w:t xml:space="preserve">. </w:t>
      </w:r>
      <w:r w:rsidRPr="002B322A">
        <w:rPr>
          <w:rFonts w:cs="Arial"/>
          <w:i/>
          <w:iCs/>
          <w:sz w:val="18"/>
          <w:highlight w:val="lightGray"/>
        </w:rPr>
        <w:t>Uzupełnia Oferent,</w:t>
      </w:r>
    </w:p>
    <w:p w14:paraId="6D87A30C" w14:textId="734C77BC" w:rsidR="002B322A" w:rsidRP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BF2446">
        <w:rPr>
          <w:rFonts w:eastAsia="Calibri" w:cs="Arial"/>
          <w:sz w:val="18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BF2446">
        <w:rPr>
          <w:rFonts w:cs="Arial"/>
          <w:b/>
          <w:color w:val="E36C0A" w:themeColor="accent6" w:themeShade="BF"/>
          <w:sz w:val="18"/>
        </w:rPr>
        <w:t>.</w:t>
      </w:r>
    </w:p>
    <w:p w14:paraId="4EDDCED6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2E54BD16" w14:textId="2B3A192E" w:rsidR="002B322A" w:rsidRPr="00257195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>
        <w:rPr>
          <w:rFonts w:cs="Arial"/>
          <w:i/>
          <w:iCs/>
          <w:sz w:val="18"/>
        </w:rPr>
        <w:t>.</w:t>
      </w:r>
    </w:p>
    <w:p w14:paraId="03E6CA90" w14:textId="77777777" w:rsidR="002B322A" w:rsidRPr="002B1E4B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7E74C8">
        <w:rPr>
          <w:rFonts w:cs="Arial"/>
          <w:bCs/>
          <w:sz w:val="18"/>
          <w:highlight w:val="lightGray"/>
        </w:rPr>
        <w:t>posiada / nie posiada*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handlowych.</w:t>
      </w:r>
    </w:p>
    <w:p w14:paraId="47F5BA6C" w14:textId="77777777" w:rsidR="002B322A" w:rsidRPr="00E12B8E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8FD9F58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74D6D233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704AE98F" w14:textId="77777777" w:rsidR="002B322A" w:rsidRPr="007E74C8" w:rsidRDefault="007E74C8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  <w:highlight w:val="lightGray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Tak,</w:t>
      </w:r>
    </w:p>
    <w:p w14:paraId="04EEF6AF" w14:textId="77777777" w:rsidR="002B322A" w:rsidRDefault="007E74C8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  <w:highlight w:val="lightGray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 w:rsidRPr="007E74C8">
            <w:rPr>
              <w:rFonts w:ascii="MS Gothic" w:eastAsia="MS Gothic" w:hAnsi="MS Gothic" w:cs="Arial" w:hint="eastAsia"/>
              <w:bCs/>
              <w:iCs/>
              <w:color w:val="000000"/>
              <w:sz w:val="16"/>
              <w:highlight w:val="lightGray"/>
            </w:rPr>
            <w:t>☐</w:t>
          </w:r>
        </w:sdtContent>
      </w:sdt>
      <w:r w:rsidR="002B322A" w:rsidRPr="007E74C8" w:rsidDel="00064C1A">
        <w:rPr>
          <w:rFonts w:ascii="Cambria Math" w:eastAsia="Calibri" w:hAnsi="Cambria Math" w:cs="Cambria Math"/>
          <w:sz w:val="18"/>
          <w:highlight w:val="lightGray"/>
        </w:rPr>
        <w:t xml:space="preserve"> </w:t>
      </w:r>
      <w:r w:rsidR="002B322A" w:rsidRPr="007E74C8">
        <w:rPr>
          <w:rFonts w:eastAsia="Calibri" w:cs="Arial"/>
          <w:sz w:val="18"/>
          <w:highlight w:val="lightGray"/>
        </w:rPr>
        <w:t xml:space="preserve"> Nie.</w:t>
      </w:r>
    </w:p>
    <w:p w14:paraId="5E7A420F" w14:textId="77777777" w:rsidR="002B322A" w:rsidRPr="00B02945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2B27C885" w14:textId="5ECBA9B2" w:rsidR="00B02945" w:rsidRDefault="00B02945" w:rsidP="00B02945">
      <w:pPr>
        <w:pStyle w:val="Akapitzlist"/>
        <w:numPr>
          <w:ilvl w:val="0"/>
          <w:numId w:val="62"/>
        </w:numPr>
        <w:tabs>
          <w:tab w:val="clear" w:pos="1800"/>
        </w:tabs>
        <w:ind w:left="709" w:hanging="425"/>
        <w:jc w:val="both"/>
        <w:rPr>
          <w:rFonts w:ascii="Arial" w:eastAsia="Calibri" w:hAnsi="Arial" w:cs="Arial"/>
          <w:sz w:val="18"/>
          <w:lang w:eastAsia="pl-PL"/>
        </w:rPr>
      </w:pPr>
      <w:r w:rsidRPr="00747AAB">
        <w:rPr>
          <w:rFonts w:ascii="Arial" w:eastAsia="Calibri" w:hAnsi="Arial" w:cs="Arial"/>
          <w:sz w:val="18"/>
          <w:lang w:eastAsia="pl-PL"/>
        </w:rPr>
        <w:t>zapoznałem się z warunkami zawartymi w Zapytaniu ofertowym, przyjmuję je bez zastrzeżeń oraz uzyskałem wszelkie informacje do przygotowania oferty</w:t>
      </w:r>
      <w:r>
        <w:rPr>
          <w:rFonts w:ascii="Arial" w:eastAsia="Calibri" w:hAnsi="Arial" w:cs="Arial"/>
          <w:sz w:val="18"/>
          <w:lang w:eastAsia="pl-PL"/>
        </w:rPr>
        <w:t>.</w:t>
      </w:r>
    </w:p>
    <w:p w14:paraId="3FEAE998" w14:textId="6214DEE1" w:rsidR="00B02945" w:rsidRPr="00B02945" w:rsidRDefault="000C69FC" w:rsidP="00B02945">
      <w:pPr>
        <w:pStyle w:val="Akapitzlist"/>
        <w:numPr>
          <w:ilvl w:val="0"/>
          <w:numId w:val="62"/>
        </w:numPr>
        <w:tabs>
          <w:tab w:val="clear" w:pos="1800"/>
        </w:tabs>
        <w:ind w:left="709" w:hanging="425"/>
        <w:jc w:val="both"/>
        <w:rPr>
          <w:rFonts w:ascii="Arial" w:eastAsia="Calibri" w:hAnsi="Arial" w:cs="Arial"/>
          <w:sz w:val="18"/>
          <w:lang w:eastAsia="pl-PL"/>
        </w:rPr>
      </w:pPr>
      <w:r>
        <w:rPr>
          <w:rFonts w:ascii="Arial" w:hAnsi="Arial" w:cs="Arial"/>
          <w:sz w:val="18"/>
          <w:szCs w:val="18"/>
        </w:rPr>
        <w:t>Z</w:t>
      </w:r>
      <w:r w:rsidR="00B02945">
        <w:rPr>
          <w:rFonts w:ascii="Arial" w:hAnsi="Arial" w:cs="Arial"/>
          <w:sz w:val="18"/>
          <w:szCs w:val="18"/>
        </w:rPr>
        <w:t>obowiąz</w:t>
      </w:r>
      <w:r>
        <w:rPr>
          <w:rFonts w:ascii="Arial" w:hAnsi="Arial" w:cs="Arial"/>
          <w:sz w:val="18"/>
          <w:szCs w:val="18"/>
        </w:rPr>
        <w:t>uję się</w:t>
      </w:r>
      <w:r w:rsidR="00B02945">
        <w:rPr>
          <w:rFonts w:ascii="Arial" w:hAnsi="Arial" w:cs="Arial"/>
          <w:sz w:val="18"/>
          <w:szCs w:val="18"/>
        </w:rPr>
        <w:t xml:space="preserve"> do</w:t>
      </w:r>
      <w:r w:rsidR="00B02945" w:rsidRPr="002B1E4B">
        <w:rPr>
          <w:rFonts w:ascii="Arial" w:hAnsi="Arial" w:cs="Arial"/>
          <w:sz w:val="18"/>
          <w:szCs w:val="18"/>
        </w:rPr>
        <w:t xml:space="preserve"> złożenia zabezpieczenia należytej realizacji i starannego wykonania Umowy w wysokości </w:t>
      </w:r>
      <w:r w:rsidR="00B02945">
        <w:rPr>
          <w:rFonts w:ascii="Arial" w:hAnsi="Arial" w:cs="Arial"/>
          <w:sz w:val="18"/>
          <w:szCs w:val="18"/>
        </w:rPr>
        <w:t>i formie określonej w Zapytaniu Ofertowym.</w:t>
      </w:r>
    </w:p>
    <w:p w14:paraId="449219EE" w14:textId="77777777" w:rsidR="00E503FC" w:rsidRPr="00E503FC" w:rsidRDefault="00E503FC" w:rsidP="00E503F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Obowiązki koordynatora Umowy powierzam: ……………………………………………………….</w:t>
      </w:r>
    </w:p>
    <w:p w14:paraId="33F98944" w14:textId="77777777" w:rsidR="00E503FC" w:rsidRPr="00E503FC" w:rsidRDefault="00E503FC" w:rsidP="00E503FC">
      <w:pPr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Adres e-mail: …………………………………….</w:t>
      </w:r>
    </w:p>
    <w:p w14:paraId="5DAE5CF8" w14:textId="0713CC53" w:rsidR="00E503FC" w:rsidRDefault="00E503FC" w:rsidP="00E503FC">
      <w:pPr>
        <w:tabs>
          <w:tab w:val="num" w:pos="1800"/>
        </w:tabs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Telefon: …………………………………………...</w:t>
      </w:r>
    </w:p>
    <w:p w14:paraId="134512EB" w14:textId="77777777" w:rsidR="002B322A" w:rsidRDefault="002B322A" w:rsidP="002B322A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64371387" w14:textId="0AAF80F7" w:rsidR="00A25D7C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7ED01CC8" w14:textId="77777777" w:rsidR="00B02945" w:rsidRPr="00E12B8E" w:rsidRDefault="00B02945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2FF50716" w14:textId="77777777" w:rsidR="00A25D7C" w:rsidRPr="00E12B8E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661D9B7A" w14:textId="30F715EA" w:rsidR="00A25D7C" w:rsidRPr="00E12B8E" w:rsidRDefault="00A25D7C" w:rsidP="00916BF5">
      <w:pPr>
        <w:pStyle w:val="Zwykytekst"/>
        <w:spacing w:line="360" w:lineRule="auto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916BF5"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...........</w:t>
      </w:r>
      <w:r w:rsidR="00916BF5">
        <w:rPr>
          <w:rFonts w:ascii="Arial" w:hAnsi="Arial" w:cs="Arial"/>
          <w:sz w:val="18"/>
        </w:rPr>
        <w:t>.................................</w:t>
      </w:r>
      <w:r w:rsidRPr="00E12B8E">
        <w:rPr>
          <w:rFonts w:ascii="Arial" w:hAnsi="Arial" w:cs="Arial"/>
          <w:sz w:val="18"/>
        </w:rPr>
        <w:t>...........................</w:t>
      </w:r>
    </w:p>
    <w:p w14:paraId="18E271E9" w14:textId="771386E4" w:rsidR="00A25D7C" w:rsidRPr="00916BF5" w:rsidRDefault="00A25D7C" w:rsidP="00916BF5">
      <w:pPr>
        <w:pStyle w:val="Zwykytekst"/>
        <w:spacing w:line="360" w:lineRule="auto"/>
        <w:ind w:left="708" w:firstLine="708"/>
        <w:rPr>
          <w:rFonts w:ascii="Arial" w:hAnsi="Arial" w:cs="Arial"/>
          <w:sz w:val="14"/>
          <w:szCs w:val="16"/>
        </w:rPr>
      </w:pPr>
      <w:r w:rsidRPr="00916BF5">
        <w:rPr>
          <w:rFonts w:ascii="Arial" w:hAnsi="Arial" w:cs="Arial"/>
          <w:sz w:val="14"/>
          <w:szCs w:val="16"/>
        </w:rPr>
        <w:t>data</w:t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bookmarkStart w:id="2" w:name="_Hlk224223353"/>
      <w:r w:rsidR="00916BF5" w:rsidRPr="00916BF5">
        <w:rPr>
          <w:rFonts w:ascii="Arial" w:hAnsi="Arial" w:cs="Arial"/>
          <w:sz w:val="14"/>
          <w:szCs w:val="16"/>
        </w:rPr>
        <w:t xml:space="preserve">                      </w:t>
      </w:r>
      <w:r w:rsidRPr="00916BF5">
        <w:rPr>
          <w:rFonts w:ascii="Arial" w:hAnsi="Arial" w:cs="Arial"/>
          <w:sz w:val="14"/>
          <w:szCs w:val="16"/>
        </w:rPr>
        <w:t>podpis Oferenta</w:t>
      </w:r>
    </w:p>
    <w:p w14:paraId="1681CDFA" w14:textId="7D2F873E" w:rsidR="00A25D7C" w:rsidRPr="00916BF5" w:rsidRDefault="00A25D7C" w:rsidP="00916BF5">
      <w:pPr>
        <w:spacing w:line="360" w:lineRule="auto"/>
        <w:ind w:left="4956"/>
        <w:jc w:val="center"/>
        <w:rPr>
          <w:rFonts w:cs="Arial"/>
          <w:sz w:val="14"/>
          <w:szCs w:val="16"/>
        </w:rPr>
      </w:pPr>
      <w:r w:rsidRPr="00916BF5">
        <w:rPr>
          <w:rFonts w:cs="Arial"/>
          <w:i/>
          <w:sz w:val="14"/>
          <w:szCs w:val="16"/>
        </w:rPr>
        <w:t>(osoby upoważnione</w:t>
      </w:r>
      <w:r w:rsidR="00E503FC">
        <w:rPr>
          <w:rFonts w:cs="Arial"/>
          <w:i/>
          <w:sz w:val="14"/>
          <w:szCs w:val="16"/>
        </w:rPr>
        <w:t>j</w:t>
      </w:r>
      <w:r w:rsidRPr="00916BF5">
        <w:rPr>
          <w:rFonts w:cs="Arial"/>
          <w:i/>
          <w:sz w:val="14"/>
          <w:szCs w:val="16"/>
        </w:rPr>
        <w:t xml:space="preserve"> do składania oświadczeń woli)</w:t>
      </w:r>
      <w:bookmarkEnd w:id="2"/>
    </w:p>
    <w:sectPr w:rsidR="00A25D7C" w:rsidRPr="00916BF5" w:rsidSect="00916BF5">
      <w:footerReference w:type="default" r:id="rId13"/>
      <w:headerReference w:type="first" r:id="rId14"/>
      <w:footerReference w:type="first" r:id="rId15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952298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sdt>
        <w:sdtPr>
          <w:rPr>
            <w:sz w:val="20"/>
            <w:szCs w:val="16"/>
          </w:rPr>
          <w:id w:val="2132897938"/>
          <w:docPartObj>
            <w:docPartGallery w:val="Page Numbers (Top of Page)"/>
            <w:docPartUnique/>
          </w:docPartObj>
        </w:sdtPr>
        <w:sdtEndPr/>
        <w:sdtContent>
          <w:p w14:paraId="79B7E767" w14:textId="0E011E6B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92C9A81" w14:textId="77777777" w:rsidR="00916BF5" w:rsidRDefault="00916B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87515294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56B6FE" w14:textId="15E74FC3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FE70278" w14:textId="77777777" w:rsidR="00916BF5" w:rsidRDefault="00916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5BF37033" w14:textId="77777777" w:rsidR="002B322A" w:rsidRPr="007D368D" w:rsidRDefault="002B322A" w:rsidP="002B32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5F0882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F529" w14:textId="6EBA6D35" w:rsidR="00AE47D4" w:rsidRDefault="00AE47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FC7C00" wp14:editId="712DB54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78404508" name="Grafika 78404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676"/>
    <w:rsid w:val="00003994"/>
    <w:rsid w:val="00006F0F"/>
    <w:rsid w:val="00007E75"/>
    <w:rsid w:val="00010223"/>
    <w:rsid w:val="0001381E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4AB"/>
    <w:rsid w:val="00063E0E"/>
    <w:rsid w:val="00066F38"/>
    <w:rsid w:val="00080810"/>
    <w:rsid w:val="00083F4F"/>
    <w:rsid w:val="00090E42"/>
    <w:rsid w:val="00093B27"/>
    <w:rsid w:val="000977D6"/>
    <w:rsid w:val="000A79D9"/>
    <w:rsid w:val="000B7063"/>
    <w:rsid w:val="000C67AC"/>
    <w:rsid w:val="000C67E1"/>
    <w:rsid w:val="000C69FC"/>
    <w:rsid w:val="000D1160"/>
    <w:rsid w:val="000D58A8"/>
    <w:rsid w:val="000D60EC"/>
    <w:rsid w:val="000D6779"/>
    <w:rsid w:val="000E3235"/>
    <w:rsid w:val="000F0731"/>
    <w:rsid w:val="000F0BED"/>
    <w:rsid w:val="000F1D45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70EAD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3D88"/>
    <w:rsid w:val="0021589F"/>
    <w:rsid w:val="00220F86"/>
    <w:rsid w:val="00234E43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322A"/>
    <w:rsid w:val="002B54EB"/>
    <w:rsid w:val="002D778E"/>
    <w:rsid w:val="002E1B73"/>
    <w:rsid w:val="002E38EB"/>
    <w:rsid w:val="002E428C"/>
    <w:rsid w:val="002F5CF5"/>
    <w:rsid w:val="002F77DD"/>
    <w:rsid w:val="0030496C"/>
    <w:rsid w:val="00310188"/>
    <w:rsid w:val="003120D6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E13D1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5602E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5260"/>
    <w:rsid w:val="0053394D"/>
    <w:rsid w:val="00536E36"/>
    <w:rsid w:val="00541B29"/>
    <w:rsid w:val="00546E1B"/>
    <w:rsid w:val="005510B0"/>
    <w:rsid w:val="005522A6"/>
    <w:rsid w:val="00552EA1"/>
    <w:rsid w:val="00553A27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234AD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3FAC"/>
    <w:rsid w:val="006C709C"/>
    <w:rsid w:val="006D49B5"/>
    <w:rsid w:val="006D5DA3"/>
    <w:rsid w:val="006E0FF1"/>
    <w:rsid w:val="006E1625"/>
    <w:rsid w:val="006E5E91"/>
    <w:rsid w:val="006E6091"/>
    <w:rsid w:val="006E6BCD"/>
    <w:rsid w:val="006F23F0"/>
    <w:rsid w:val="006F2CDF"/>
    <w:rsid w:val="007002F6"/>
    <w:rsid w:val="00700C24"/>
    <w:rsid w:val="007016E0"/>
    <w:rsid w:val="00707657"/>
    <w:rsid w:val="0071495E"/>
    <w:rsid w:val="00714F9D"/>
    <w:rsid w:val="007158AB"/>
    <w:rsid w:val="007228E0"/>
    <w:rsid w:val="007271B9"/>
    <w:rsid w:val="00727C31"/>
    <w:rsid w:val="007431D7"/>
    <w:rsid w:val="00744107"/>
    <w:rsid w:val="00745359"/>
    <w:rsid w:val="00747AAB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055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E74C8"/>
    <w:rsid w:val="007F08E7"/>
    <w:rsid w:val="007F56F4"/>
    <w:rsid w:val="007F57E0"/>
    <w:rsid w:val="007F666F"/>
    <w:rsid w:val="007F7973"/>
    <w:rsid w:val="00802DA9"/>
    <w:rsid w:val="00804E47"/>
    <w:rsid w:val="008074AE"/>
    <w:rsid w:val="008123CC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5B0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6BF5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1BF2"/>
    <w:rsid w:val="009B289D"/>
    <w:rsid w:val="009B346A"/>
    <w:rsid w:val="009B6AE7"/>
    <w:rsid w:val="009C0205"/>
    <w:rsid w:val="009D030A"/>
    <w:rsid w:val="009D3755"/>
    <w:rsid w:val="009F5793"/>
    <w:rsid w:val="009F749C"/>
    <w:rsid w:val="009F7850"/>
    <w:rsid w:val="00A04B22"/>
    <w:rsid w:val="00A0530E"/>
    <w:rsid w:val="00A05B59"/>
    <w:rsid w:val="00A07C7C"/>
    <w:rsid w:val="00A11439"/>
    <w:rsid w:val="00A11926"/>
    <w:rsid w:val="00A11C67"/>
    <w:rsid w:val="00A12404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6CCE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7EB7"/>
    <w:rsid w:val="00AB56DB"/>
    <w:rsid w:val="00AB67CA"/>
    <w:rsid w:val="00AC1489"/>
    <w:rsid w:val="00AC3F19"/>
    <w:rsid w:val="00AD154D"/>
    <w:rsid w:val="00AE0BCA"/>
    <w:rsid w:val="00AE334F"/>
    <w:rsid w:val="00AE47D4"/>
    <w:rsid w:val="00AE614E"/>
    <w:rsid w:val="00AF4822"/>
    <w:rsid w:val="00AF5B18"/>
    <w:rsid w:val="00B00E1B"/>
    <w:rsid w:val="00B02945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20DC"/>
    <w:rsid w:val="00B76A0D"/>
    <w:rsid w:val="00B77C63"/>
    <w:rsid w:val="00B80684"/>
    <w:rsid w:val="00B8169C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2B45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03FC"/>
    <w:rsid w:val="00E521AA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59AF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</TotalTime>
  <Pages>2</Pages>
  <Words>643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2</cp:revision>
  <cp:lastPrinted>2008-02-25T07:24:00Z</cp:lastPrinted>
  <dcterms:created xsi:type="dcterms:W3CDTF">2026-03-28T18:25:00Z</dcterms:created>
  <dcterms:modified xsi:type="dcterms:W3CDTF">2026-03-28T18:25:00Z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